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4152900</wp:posOffset>
                </wp:positionH>
                <wp:positionV relativeFrom="paragraph">
                  <wp:posOffset>-238125</wp:posOffset>
                </wp:positionV>
                <wp:extent cx="197739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739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662668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B75D8B">
                                  <w:rPr>
                                    <w:rStyle w:val="Style2"/>
                                  </w:rPr>
                                  <w:t>CCC-LPN</w:t>
                                </w:r>
                                <w:r>
                                  <w:rPr>
                                    <w:rStyle w:val="Style2"/>
                                  </w:rPr>
                                  <w:t>-2020</w:t>
                                </w:r>
                                <w:r w:rsidR="009E622F">
                                  <w:rPr>
                                    <w:rStyle w:val="Style2"/>
                                  </w:rPr>
                                  <w:t>-000</w:t>
                                </w:r>
                                <w:r w:rsidR="00A97C85">
                                  <w:rPr>
                                    <w:rStyle w:val="Style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27pt;margin-top:-18.75pt;width:155.7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662668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</w:t>
                          </w:r>
                          <w:r w:rsidR="00B75D8B">
                            <w:rPr>
                              <w:rStyle w:val="Style2"/>
                            </w:rPr>
                            <w:t>CCC-LPN</w:t>
                          </w:r>
                          <w:r>
                            <w:rPr>
                              <w:rStyle w:val="Style2"/>
                            </w:rPr>
                            <w:t>-2020</w:t>
                          </w:r>
                          <w:r w:rsidR="009E622F">
                            <w:rPr>
                              <w:rStyle w:val="Style2"/>
                            </w:rPr>
                            <w:t>-000</w:t>
                          </w:r>
                          <w:r w:rsidR="00A97C85">
                            <w:rPr>
                              <w:rStyle w:val="Style2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B75D8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B75D8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BC61BD" w:rsidRPr="00BC61BD" w:rsidRDefault="00A97C85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97C8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091E499" wp14:editId="27FBA670">
                                      <wp:extent cx="663575" cy="559299"/>
                                      <wp:effectExtent l="0" t="0" r="0" b="0"/>
                                      <wp:docPr id="16" name="Imagen 16" descr="Logo DID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Imagen 2" descr="Logo DIDA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63575" cy="55929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BC61BD" w:rsidRPr="00BC61BD" w:rsidRDefault="00A97C85">
                          <w:pPr>
                            <w:rPr>
                              <w:lang w:val="en-US"/>
                            </w:rPr>
                          </w:pPr>
                          <w:r w:rsidRPr="00A97C8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091E499" wp14:editId="27FBA670">
                                <wp:extent cx="663575" cy="559299"/>
                                <wp:effectExtent l="0" t="0" r="0" b="0"/>
                                <wp:docPr id="16" name="Imagen 16" descr="Logo DID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2" descr="Logo DIDA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63575" cy="55929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196215</wp:posOffset>
                </wp:positionV>
                <wp:extent cx="3365500" cy="279400"/>
                <wp:effectExtent l="0" t="0" r="635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5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B75D8B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B3CE5">
                                  <w:rPr>
                                    <w:rStyle w:val="Style6"/>
                                  </w:rPr>
                                  <w:t xml:space="preserve">Dirección </w:t>
                                </w:r>
                                <w:r w:rsidR="00AE1203">
                                  <w:rPr>
                                    <w:rStyle w:val="Style6"/>
                                  </w:rPr>
                                  <w:t xml:space="preserve"> General </w:t>
                                </w:r>
                                <w:r w:rsidR="004B3CE5">
                                  <w:rPr>
                                    <w:rStyle w:val="Style6"/>
                                  </w:rPr>
                                  <w:t>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7.5pt;margin-top:15.45pt;width:26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" stroked="f">
                <v:textbox>
                  <w:txbxContent>
                    <w:p w:rsidR="002E1412" w:rsidRPr="002E1412" w:rsidRDefault="00B75D8B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B3CE5">
                            <w:rPr>
                              <w:rStyle w:val="Style6"/>
                            </w:rPr>
                            <w:t xml:space="preserve">Dirección </w:t>
                          </w:r>
                          <w:r w:rsidR="00AE1203">
                            <w:rPr>
                              <w:rStyle w:val="Style6"/>
                            </w:rPr>
                            <w:t xml:space="preserve"> General </w:t>
                          </w:r>
                          <w:r w:rsidR="004B3CE5">
                            <w:rPr>
                              <w:rStyle w:val="Style6"/>
                            </w:rPr>
                            <w:t>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  <w:bookmarkStart w:id="0" w:name="_GoBack"/>
      <w:bookmarkEnd w:id="0"/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75D8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75D8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B75D8B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B75D8B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4B8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47F05"/>
    <w:rsid w:val="00157600"/>
    <w:rsid w:val="00165C6B"/>
    <w:rsid w:val="00165CF9"/>
    <w:rsid w:val="00170EC5"/>
    <w:rsid w:val="00194FF2"/>
    <w:rsid w:val="001A3F92"/>
    <w:rsid w:val="001B3719"/>
    <w:rsid w:val="001B555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93EFC"/>
    <w:rsid w:val="0042490F"/>
    <w:rsid w:val="004564FE"/>
    <w:rsid w:val="00466B9C"/>
    <w:rsid w:val="004A0492"/>
    <w:rsid w:val="004B3CE5"/>
    <w:rsid w:val="004D45A8"/>
    <w:rsid w:val="00506174"/>
    <w:rsid w:val="00521233"/>
    <w:rsid w:val="00531FC6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266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932E02"/>
    <w:rsid w:val="009824D3"/>
    <w:rsid w:val="009E55AD"/>
    <w:rsid w:val="009E622F"/>
    <w:rsid w:val="00A16099"/>
    <w:rsid w:val="00A35A04"/>
    <w:rsid w:val="00A53CA5"/>
    <w:rsid w:val="00A640BD"/>
    <w:rsid w:val="00A64533"/>
    <w:rsid w:val="00A97C85"/>
    <w:rsid w:val="00AD2829"/>
    <w:rsid w:val="00AD647F"/>
    <w:rsid w:val="00AD7919"/>
    <w:rsid w:val="00AE1203"/>
    <w:rsid w:val="00B227FF"/>
    <w:rsid w:val="00B32108"/>
    <w:rsid w:val="00B62EEF"/>
    <w:rsid w:val="00B74662"/>
    <w:rsid w:val="00B75D8B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15768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7345"/>
    <o:shapelayout v:ext="edit">
      <o:idmap v:ext="edit" data="1"/>
    </o:shapelayout>
  </w:shapeDefaults>
  <w:decimalSymbol w:val="."/>
  <w:listSeparator w:val=";"/>
  <w15:docId w15:val="{58E873B1-4882-4C0C-BA2D-C8053E24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CD170-1708-4CF3-8ADC-394E9DC45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17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30</cp:revision>
  <cp:lastPrinted>2020-05-06T15:42:00Z</cp:lastPrinted>
  <dcterms:created xsi:type="dcterms:W3CDTF">2016-03-21T20:27:00Z</dcterms:created>
  <dcterms:modified xsi:type="dcterms:W3CDTF">2020-05-18T16:34:00Z</dcterms:modified>
</cp:coreProperties>
</file>